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C8D" w:rsidRPr="00923BD8" w:rsidRDefault="00F84C8D" w:rsidP="00DB5B66">
      <w:pPr>
        <w:rPr>
          <w:b/>
          <w:caps/>
          <w:sz w:val="28"/>
        </w:rPr>
      </w:pPr>
      <w:r w:rsidRPr="00923BD8">
        <w:rPr>
          <w:caps/>
          <w:sz w:val="28"/>
        </w:rPr>
        <w:t xml:space="preserve">              </w:t>
      </w:r>
      <w:r>
        <w:rPr>
          <w:caps/>
          <w:sz w:val="28"/>
        </w:rPr>
        <w:t xml:space="preserve">                       </w:t>
      </w:r>
      <w:r w:rsidRPr="00923BD8">
        <w:rPr>
          <w:caps/>
          <w:sz w:val="28"/>
        </w:rPr>
        <w:t xml:space="preserve"> </w:t>
      </w:r>
      <w:r w:rsidRPr="00923BD8">
        <w:rPr>
          <w:b/>
          <w:caps/>
          <w:sz w:val="28"/>
        </w:rPr>
        <w:t>International Cuisine</w:t>
      </w:r>
    </w:p>
    <w:p w:rsidR="00F84C8D" w:rsidRDefault="00F84C8D" w:rsidP="00DB5B66"/>
    <w:p w:rsidR="00F84C8D" w:rsidRDefault="00F84C8D" w:rsidP="00DB5B66">
      <w:r>
        <w:t xml:space="preserve">                          Project led by Keresztesné Kubovics Margit, English teacher</w:t>
      </w:r>
    </w:p>
    <w:p w:rsidR="00F84C8D" w:rsidRDefault="00F84C8D" w:rsidP="00DB5B66"/>
    <w:p w:rsidR="00F84C8D" w:rsidRPr="0050505E" w:rsidRDefault="00F84C8D" w:rsidP="00DB5B66">
      <w:pPr>
        <w:jc w:val="both"/>
        <w:rPr>
          <w:i/>
        </w:rPr>
      </w:pPr>
      <w:r w:rsidRPr="0050505E">
        <w:rPr>
          <w:i/>
        </w:rPr>
        <w:t>The project was completed</w:t>
      </w:r>
      <w:r>
        <w:rPr>
          <w:i/>
        </w:rPr>
        <w:t xml:space="preserve"> both in English and IT</w:t>
      </w:r>
      <w:r w:rsidRPr="0050505E">
        <w:rPr>
          <w:i/>
        </w:rPr>
        <w:t xml:space="preserve"> lessons combining the necessary abilities and knowledge of these two domains.It was planned by the English teacher as the learners got all the language background while doing the module called „World of the kitchen,the kitchen of the world”and then t</w:t>
      </w:r>
      <w:r>
        <w:rPr>
          <w:i/>
        </w:rPr>
        <w:t>hey used them in the IT</w:t>
      </w:r>
      <w:r w:rsidRPr="0050505E">
        <w:rPr>
          <w:i/>
        </w:rPr>
        <w:t xml:space="preserve"> lessons </w:t>
      </w:r>
      <w:r>
        <w:rPr>
          <w:i/>
        </w:rPr>
        <w:t xml:space="preserve">with the help of their teacher </w:t>
      </w:r>
      <w:r w:rsidRPr="0050505E">
        <w:rPr>
          <w:i/>
        </w:rPr>
        <w:t>in order to develop their IT skills</w:t>
      </w:r>
      <w:r>
        <w:rPr>
          <w:i/>
        </w:rPr>
        <w:t xml:space="preserve"> and to practice the currently learnt operations</w:t>
      </w:r>
      <w:r w:rsidRPr="0050505E">
        <w:rPr>
          <w:i/>
        </w:rPr>
        <w:t>.</w:t>
      </w:r>
    </w:p>
    <w:p w:rsidR="00F84C8D" w:rsidRDefault="00F84C8D" w:rsidP="00DB5B66">
      <w:pPr>
        <w:rPr>
          <w:i/>
        </w:rPr>
      </w:pPr>
    </w:p>
    <w:p w:rsidR="00F84C8D" w:rsidRPr="0050505E" w:rsidRDefault="00F84C8D" w:rsidP="00DB5B66">
      <w:pPr>
        <w:rPr>
          <w:i/>
        </w:rPr>
      </w:pPr>
    </w:p>
    <w:p w:rsidR="00F84C8D" w:rsidRDefault="00F84C8D" w:rsidP="00DB5B66">
      <w:r w:rsidRPr="0050505E">
        <w:rPr>
          <w:b/>
        </w:rPr>
        <w:t>Timing:</w:t>
      </w:r>
      <w:r>
        <w:t xml:space="preserve"> 5 English lessons and 2 IT lessons</w:t>
      </w:r>
    </w:p>
    <w:p w:rsidR="00F84C8D" w:rsidRDefault="00F84C8D" w:rsidP="00DB5B66"/>
    <w:p w:rsidR="00F84C8D" w:rsidRDefault="00F84C8D" w:rsidP="00DB5B66"/>
    <w:p w:rsidR="00F84C8D" w:rsidRDefault="00F84C8D" w:rsidP="00DB5B66">
      <w:pPr>
        <w:spacing w:line="360" w:lineRule="auto"/>
        <w:jc w:val="both"/>
      </w:pPr>
      <w:r w:rsidRPr="0050505E">
        <w:rPr>
          <w:b/>
        </w:rPr>
        <w:t xml:space="preserve">The aim of the project: </w:t>
      </w:r>
      <w:r>
        <w:rPr>
          <w:b/>
        </w:rPr>
        <w:t xml:space="preserve"> </w:t>
      </w:r>
      <w:r>
        <w:t xml:space="preserve">The essential aim of this project comes from a natural requirement of combining the different areas of skills and knowledge got in the different school subjects in order to show the learners how important it is to have the necessary capacities and to be able to use them in different situations in their lives. They often hear mentioning how important it is to have a good command of a world-wide used language and they must be aware of the necessity of IT skills in their everyday lives.However, in students’mind it often remains a kind of erudition learnt and used at school and they are not able to connect it to their personal area. Although they use their computer every day-let us say they sometimes abuse it – it is their personal business very far from their learning and they are very seldom aware of the opportunities to exploit their IT skills.This attitude is caused and improved by the system of the separately taught school subjects. The importance of a foreign language is an evidence for our students,however, they treat the problem in a very similar way:they think English lessons have nothing to do with all the lifelike situations when they are motivated to speak,write or understand English. They know it is a world language and they will always need it in their future career but they do not know what it actually means. This project offered a good possibility to combine their current English learning with IT. Within the module called” The world of the kitchen-the kitchen of the world „ they encountered a lifelike task to do in English:they had to search for information about the cuisine of seveal nations using home pages in English and they had to select the information for themselves on heir own.The project task made them do the well known activity using the internet but at this time they really did it for a special purpuse as they had to fulfil different tasks connected to different meals, their ingredients and the ways of preparing them. In the IT lesson they were dealing with presentations so they had to make a  power point presentation connected to their collection of recipes composing a menu from them. While they were </w:t>
      </w:r>
    </w:p>
    <w:p w:rsidR="00F84C8D" w:rsidRDefault="00F84C8D" w:rsidP="00DB5B66">
      <w:pPr>
        <w:spacing w:line="360" w:lineRule="auto"/>
        <w:jc w:val="both"/>
      </w:pPr>
    </w:p>
    <w:p w:rsidR="00F84C8D" w:rsidRDefault="00F84C8D" w:rsidP="00DB5B66">
      <w:pPr>
        <w:spacing w:line="360" w:lineRule="auto"/>
        <w:jc w:val="both"/>
      </w:pPr>
    </w:p>
    <w:p w:rsidR="00F84C8D" w:rsidRDefault="00F84C8D" w:rsidP="00DB5B66">
      <w:pPr>
        <w:spacing w:line="360" w:lineRule="auto"/>
        <w:jc w:val="both"/>
      </w:pPr>
      <w:r>
        <w:t>studying recipes and the eating habits of the different nations they discovered interesting new things for themselves and they realised important cultural differences between nations and they realised how interesting it may be to study customs of other nations and they got personal experience of using English language on their own in a realistic situation.</w:t>
      </w:r>
    </w:p>
    <w:p w:rsidR="00F84C8D" w:rsidRDefault="00F84C8D" w:rsidP="00DB5B66">
      <w:pPr>
        <w:spacing w:line="360" w:lineRule="auto"/>
        <w:jc w:val="both"/>
      </w:pPr>
    </w:p>
    <w:p w:rsidR="00F84C8D" w:rsidRDefault="00F84C8D" w:rsidP="00DB5B66">
      <w:pPr>
        <w:spacing w:line="360" w:lineRule="auto"/>
        <w:jc w:val="both"/>
      </w:pPr>
      <w:r w:rsidRPr="00430981">
        <w:rPr>
          <w:b/>
        </w:rPr>
        <w:t>The procedure of the project:</w:t>
      </w:r>
      <w:r>
        <w:t xml:space="preserve"> After finishing the above mentioned module learners were supposed to make a personal collection of their material in order to make a power point presentation of it as it was the current new element of their curriculum. It was a task to fulfil after the module which itself consisted of a lot of tasks students were asked to dob y the help of the internet and they did some written tasks they also printed. The IT teacher got the English material as well and then he was supposed to direct students’activity. After some discussions both the English and the IT teachers evaluated all the fulfilled tasks from the point of view of their subjects,so students got sufficient feedback on their work. </w:t>
      </w:r>
    </w:p>
    <w:p w:rsidR="00F84C8D" w:rsidRDefault="00F84C8D" w:rsidP="00DB5B66">
      <w:pPr>
        <w:spacing w:line="360" w:lineRule="auto"/>
        <w:jc w:val="both"/>
      </w:pPr>
    </w:p>
    <w:p w:rsidR="00F84C8D" w:rsidRPr="009F057C" w:rsidRDefault="00F84C8D" w:rsidP="00DB5B66">
      <w:pPr>
        <w:spacing w:line="360" w:lineRule="auto"/>
        <w:jc w:val="both"/>
      </w:pPr>
      <w:r w:rsidRPr="009F057C">
        <w:rPr>
          <w:b/>
        </w:rPr>
        <w:t xml:space="preserve">The impact of the project on students’attitude: </w:t>
      </w:r>
      <w:r>
        <w:t>Learners had to confront a difficult situation in their studies as they had to create something on their own and they had to use their knowledge and abilities in an unusual way.It was a challenge motivating them and give them self-confidence in their schoolwork and independent studies.It is crucial nowadays for these youngsters who are directly concerned by the requirements of the independence in their learning.</w:t>
      </w:r>
    </w:p>
    <w:sectPr w:rsidR="00F84C8D" w:rsidRPr="009F057C" w:rsidSect="00A26D1F">
      <w:headerReference w:type="default" r:id="rId7"/>
      <w:footerReference w:type="default" r:id="rId8"/>
      <w:pgSz w:w="11906" w:h="16838"/>
      <w:pgMar w:top="1417" w:right="1417" w:bottom="1417" w:left="1417"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C8D" w:rsidRDefault="00F84C8D" w:rsidP="000E0E26">
      <w:r>
        <w:separator/>
      </w:r>
    </w:p>
  </w:endnote>
  <w:endnote w:type="continuationSeparator" w:id="0">
    <w:p w:rsidR="00F84C8D" w:rsidRDefault="00F84C8D" w:rsidP="000E0E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C8D" w:rsidRDefault="00F84C8D">
    <w:pPr>
      <w:pStyle w:val="Footer"/>
    </w:pPr>
    <w:r>
      <w:t>Készítette:Keresztesné Kubovics Margit</w:t>
    </w:r>
  </w:p>
  <w:p w:rsidR="00F84C8D" w:rsidRDefault="00F84C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C8D" w:rsidRDefault="00F84C8D" w:rsidP="000E0E26">
      <w:r>
        <w:separator/>
      </w:r>
    </w:p>
  </w:footnote>
  <w:footnote w:type="continuationSeparator" w:id="0">
    <w:p w:rsidR="00F84C8D" w:rsidRDefault="00F84C8D" w:rsidP="000E0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C8D" w:rsidRDefault="00F84C8D" w:rsidP="001006D0">
    <w:pPr>
      <w:pStyle w:val="Header"/>
      <w:rPr>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396pt;margin-top:-.55pt;width:61.25pt;height:81pt;z-index:-251656192" wrapcoords="-263 0 -263 21400 21600 21400 21600 0 -263 0">
          <v:imagedata r:id="rId1" o:title=""/>
          <w10:wrap type="tight"/>
        </v:shape>
      </w:pict>
    </w:r>
    <w:r>
      <w:rPr>
        <w:noProof/>
      </w:rPr>
      <w:pict>
        <v:shape id="_x0000_s2050" type="#_x0000_t75" style="position:absolute;margin-left:1.5pt;margin-top:-5.55pt;width:196.5pt;height:48.65pt;z-index:251661312">
          <v:imagedata r:id="rId2" o:title=""/>
        </v:shape>
      </w:pict>
    </w:r>
    <w:r>
      <w:rPr>
        <w:b/>
        <w:bCs/>
        <w:sz w:val="28"/>
        <w:szCs w:val="28"/>
      </w:rPr>
      <w:tab/>
    </w:r>
  </w:p>
  <w:p w:rsidR="00F84C8D" w:rsidRDefault="00F84C8D" w:rsidP="001006D0">
    <w:pPr>
      <w:pStyle w:val="Header"/>
      <w:rPr>
        <w:b/>
        <w:bCs/>
        <w:sz w:val="28"/>
        <w:szCs w:val="28"/>
      </w:rPr>
    </w:pPr>
    <w:r>
      <w:rPr>
        <w:b/>
        <w:bCs/>
        <w:sz w:val="28"/>
        <w:szCs w:val="28"/>
      </w:rPr>
      <w:tab/>
      <w:t xml:space="preserve">                                     </w:t>
    </w:r>
    <w:r>
      <w:rPr>
        <w:b/>
        <w:bCs/>
        <w:color w:val="333399"/>
        <w:sz w:val="28"/>
        <w:szCs w:val="28"/>
      </w:rPr>
      <w:t>TÁMOP 3.1.4/08/2.-2009-0094</w:t>
    </w:r>
  </w:p>
  <w:p w:rsidR="00F84C8D" w:rsidRDefault="00F84C8D" w:rsidP="001006D0">
    <w:pPr>
      <w:pStyle w:val="Header"/>
      <w:jc w:val="center"/>
      <w:rPr>
        <w:b/>
        <w:bCs/>
        <w:i/>
        <w:iCs/>
        <w:color w:val="333399"/>
      </w:rPr>
    </w:pPr>
  </w:p>
  <w:p w:rsidR="00F84C8D" w:rsidRDefault="00F84C8D" w:rsidP="001006D0">
    <w:pPr>
      <w:pStyle w:val="Header"/>
      <w:jc w:val="center"/>
      <w:rPr>
        <w:b/>
        <w:bCs/>
        <w:i/>
        <w:iCs/>
        <w:color w:val="0000FF"/>
      </w:rPr>
    </w:pPr>
  </w:p>
  <w:p w:rsidR="00F84C8D" w:rsidRDefault="00F84C8D" w:rsidP="001006D0">
    <w:pPr>
      <w:pStyle w:val="Header"/>
      <w:jc w:val="center"/>
      <w:rPr>
        <w:b/>
        <w:bCs/>
        <w:i/>
        <w:iCs/>
        <w:color w:val="0000FF"/>
      </w:rPr>
    </w:pPr>
  </w:p>
  <w:p w:rsidR="00F84C8D" w:rsidRDefault="00F84C8D" w:rsidP="001006D0">
    <w:pPr>
      <w:pStyle w:val="Header"/>
      <w:pBdr>
        <w:bottom w:val="single" w:sz="12" w:space="1" w:color="auto"/>
      </w:pBdr>
      <w:jc w:val="center"/>
      <w:rPr>
        <w:b/>
        <w:bCs/>
        <w:i/>
        <w:iCs/>
        <w:color w:val="333399"/>
      </w:rPr>
    </w:pPr>
    <w:r w:rsidRPr="00D518E7">
      <w:rPr>
        <w:b/>
        <w:bCs/>
        <w:i/>
        <w:iCs/>
        <w:color w:val="333399"/>
      </w:rPr>
      <w:t>„Oktatásfejlesztés Baja Város Önkormányzata által fenntartott intézményekben”</w:t>
    </w:r>
  </w:p>
  <w:p w:rsidR="00F84C8D" w:rsidRPr="00D518E7" w:rsidRDefault="00F84C8D" w:rsidP="001006D0">
    <w:pPr>
      <w:pStyle w:val="Header"/>
      <w:pBdr>
        <w:bottom w:val="single" w:sz="12" w:space="1" w:color="auto"/>
      </w:pBdr>
      <w:jc w:val="center"/>
      <w:rPr>
        <w:b/>
        <w:bCs/>
        <w:i/>
        <w:iCs/>
        <w:color w:val="333399"/>
      </w:rPr>
    </w:pPr>
  </w:p>
  <w:p w:rsidR="00F84C8D" w:rsidRDefault="00F84C8D" w:rsidP="001006D0">
    <w:pPr>
      <w:pStyle w:val="Header"/>
    </w:pPr>
    <w:r>
      <w:t>6500 Baja, Szentháromság tér 1.</w:t>
    </w:r>
    <w:r>
      <w:tab/>
      <w:t xml:space="preserve">                                                                   </w:t>
    </w:r>
    <w:r w:rsidRPr="00EF39ED">
      <w:rPr>
        <w:sz w:val="22"/>
        <w:szCs w:val="22"/>
      </w:rPr>
      <w:t>Tel.: (79) 527-100</w:t>
    </w:r>
  </w:p>
  <w:p w:rsidR="00F84C8D" w:rsidRDefault="00F84C8D" w:rsidP="001006D0">
    <w:pPr>
      <w:pStyle w:val="Header"/>
    </w:pPr>
    <w:r>
      <w:t xml:space="preserve">    </w:t>
    </w:r>
    <w:r>
      <w:tab/>
      <w:t xml:space="preserve">                                                                                                                   www.bajavaros.hu</w:t>
    </w:r>
  </w:p>
  <w:p w:rsidR="00F84C8D" w:rsidRPr="0072079F" w:rsidRDefault="00F84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574B4"/>
    <w:multiLevelType w:val="hybridMultilevel"/>
    <w:tmpl w:val="BA96BC36"/>
    <w:lvl w:ilvl="0" w:tplc="E6723E8A">
      <w:numFmt w:val="bullet"/>
      <w:lvlText w:val=""/>
      <w:lvlJc w:val="left"/>
      <w:pPr>
        <w:tabs>
          <w:tab w:val="num" w:pos="420"/>
        </w:tabs>
        <w:ind w:left="420" w:hanging="360"/>
      </w:pPr>
      <w:rPr>
        <w:rFonts w:ascii="Symbol" w:eastAsia="Times New Roman" w:hAnsi="Symbol" w:hint="default"/>
        <w:u w:val="single"/>
      </w:rPr>
    </w:lvl>
    <w:lvl w:ilvl="1" w:tplc="040E0003">
      <w:start w:val="1"/>
      <w:numFmt w:val="bullet"/>
      <w:lvlText w:val="o"/>
      <w:lvlJc w:val="left"/>
      <w:pPr>
        <w:tabs>
          <w:tab w:val="num" w:pos="1140"/>
        </w:tabs>
        <w:ind w:left="1140" w:hanging="360"/>
      </w:pPr>
      <w:rPr>
        <w:rFonts w:ascii="Courier New" w:hAnsi="Courier New" w:hint="default"/>
      </w:rPr>
    </w:lvl>
    <w:lvl w:ilvl="2" w:tplc="040E0005">
      <w:start w:val="1"/>
      <w:numFmt w:val="bullet"/>
      <w:lvlText w:val=""/>
      <w:lvlJc w:val="left"/>
      <w:pPr>
        <w:tabs>
          <w:tab w:val="num" w:pos="1860"/>
        </w:tabs>
        <w:ind w:left="1860" w:hanging="360"/>
      </w:pPr>
      <w:rPr>
        <w:rFonts w:ascii="Wingdings" w:hAnsi="Wingdings" w:hint="default"/>
      </w:rPr>
    </w:lvl>
    <w:lvl w:ilvl="3" w:tplc="040E0001">
      <w:start w:val="1"/>
      <w:numFmt w:val="bullet"/>
      <w:lvlText w:val=""/>
      <w:lvlJc w:val="left"/>
      <w:pPr>
        <w:tabs>
          <w:tab w:val="num" w:pos="2580"/>
        </w:tabs>
        <w:ind w:left="2580" w:hanging="360"/>
      </w:pPr>
      <w:rPr>
        <w:rFonts w:ascii="Symbol" w:hAnsi="Symbol" w:hint="default"/>
      </w:rPr>
    </w:lvl>
    <w:lvl w:ilvl="4" w:tplc="040E0003">
      <w:start w:val="1"/>
      <w:numFmt w:val="bullet"/>
      <w:lvlText w:val="o"/>
      <w:lvlJc w:val="left"/>
      <w:pPr>
        <w:tabs>
          <w:tab w:val="num" w:pos="3300"/>
        </w:tabs>
        <w:ind w:left="3300" w:hanging="360"/>
      </w:pPr>
      <w:rPr>
        <w:rFonts w:ascii="Courier New" w:hAnsi="Courier New" w:hint="default"/>
      </w:rPr>
    </w:lvl>
    <w:lvl w:ilvl="5" w:tplc="040E0005">
      <w:start w:val="1"/>
      <w:numFmt w:val="bullet"/>
      <w:lvlText w:val=""/>
      <w:lvlJc w:val="left"/>
      <w:pPr>
        <w:tabs>
          <w:tab w:val="num" w:pos="4020"/>
        </w:tabs>
        <w:ind w:left="4020" w:hanging="360"/>
      </w:pPr>
      <w:rPr>
        <w:rFonts w:ascii="Wingdings" w:hAnsi="Wingdings" w:hint="default"/>
      </w:rPr>
    </w:lvl>
    <w:lvl w:ilvl="6" w:tplc="040E0001">
      <w:start w:val="1"/>
      <w:numFmt w:val="bullet"/>
      <w:lvlText w:val=""/>
      <w:lvlJc w:val="left"/>
      <w:pPr>
        <w:tabs>
          <w:tab w:val="num" w:pos="4740"/>
        </w:tabs>
        <w:ind w:left="4740" w:hanging="360"/>
      </w:pPr>
      <w:rPr>
        <w:rFonts w:ascii="Symbol" w:hAnsi="Symbol" w:hint="default"/>
      </w:rPr>
    </w:lvl>
    <w:lvl w:ilvl="7" w:tplc="040E0003">
      <w:start w:val="1"/>
      <w:numFmt w:val="bullet"/>
      <w:lvlText w:val="o"/>
      <w:lvlJc w:val="left"/>
      <w:pPr>
        <w:tabs>
          <w:tab w:val="num" w:pos="5460"/>
        </w:tabs>
        <w:ind w:left="5460" w:hanging="360"/>
      </w:pPr>
      <w:rPr>
        <w:rFonts w:ascii="Courier New" w:hAnsi="Courier New" w:hint="default"/>
      </w:rPr>
    </w:lvl>
    <w:lvl w:ilvl="8" w:tplc="040E0005">
      <w:start w:val="1"/>
      <w:numFmt w:val="bullet"/>
      <w:lvlText w:val=""/>
      <w:lvlJc w:val="left"/>
      <w:pPr>
        <w:tabs>
          <w:tab w:val="num" w:pos="6180"/>
        </w:tabs>
        <w:ind w:left="6180" w:hanging="360"/>
      </w:pPr>
      <w:rPr>
        <w:rFonts w:ascii="Wingdings" w:hAnsi="Wingdings" w:hint="default"/>
      </w:rPr>
    </w:lvl>
  </w:abstractNum>
  <w:abstractNum w:abstractNumId="1">
    <w:nsid w:val="74B76586"/>
    <w:multiLevelType w:val="hybridMultilevel"/>
    <w:tmpl w:val="AAAC3AAC"/>
    <w:lvl w:ilvl="0" w:tplc="040E000F">
      <w:start w:val="1"/>
      <w:numFmt w:val="decimal"/>
      <w:lvlText w:val="%1."/>
      <w:lvlJc w:val="left"/>
      <w:pPr>
        <w:tabs>
          <w:tab w:val="num" w:pos="4320"/>
        </w:tabs>
        <w:ind w:left="4320" w:hanging="360"/>
      </w:pPr>
      <w:rPr>
        <w:rFonts w:cs="Times New Roman"/>
      </w:rPr>
    </w:lvl>
    <w:lvl w:ilvl="1" w:tplc="040E0019">
      <w:start w:val="1"/>
      <w:numFmt w:val="decimal"/>
      <w:lvlText w:val="%2."/>
      <w:lvlJc w:val="left"/>
      <w:pPr>
        <w:tabs>
          <w:tab w:val="num" w:pos="5040"/>
        </w:tabs>
        <w:ind w:left="5040" w:hanging="360"/>
      </w:pPr>
      <w:rPr>
        <w:rFonts w:cs="Times New Roman"/>
      </w:rPr>
    </w:lvl>
    <w:lvl w:ilvl="2" w:tplc="040E001B">
      <w:start w:val="1"/>
      <w:numFmt w:val="decimal"/>
      <w:lvlText w:val="%3."/>
      <w:lvlJc w:val="left"/>
      <w:pPr>
        <w:tabs>
          <w:tab w:val="num" w:pos="5760"/>
        </w:tabs>
        <w:ind w:left="5760" w:hanging="360"/>
      </w:pPr>
      <w:rPr>
        <w:rFonts w:cs="Times New Roman"/>
      </w:rPr>
    </w:lvl>
    <w:lvl w:ilvl="3" w:tplc="040E000F">
      <w:start w:val="1"/>
      <w:numFmt w:val="decimal"/>
      <w:lvlText w:val="%4."/>
      <w:lvlJc w:val="left"/>
      <w:pPr>
        <w:tabs>
          <w:tab w:val="num" w:pos="6480"/>
        </w:tabs>
        <w:ind w:left="6480" w:hanging="360"/>
      </w:pPr>
      <w:rPr>
        <w:rFonts w:cs="Times New Roman"/>
      </w:rPr>
    </w:lvl>
    <w:lvl w:ilvl="4" w:tplc="040E0019">
      <w:start w:val="1"/>
      <w:numFmt w:val="decimal"/>
      <w:lvlText w:val="%5."/>
      <w:lvlJc w:val="left"/>
      <w:pPr>
        <w:tabs>
          <w:tab w:val="num" w:pos="7200"/>
        </w:tabs>
        <w:ind w:left="7200" w:hanging="360"/>
      </w:pPr>
      <w:rPr>
        <w:rFonts w:cs="Times New Roman"/>
      </w:rPr>
    </w:lvl>
    <w:lvl w:ilvl="5" w:tplc="040E001B">
      <w:start w:val="1"/>
      <w:numFmt w:val="decimal"/>
      <w:lvlText w:val="%6."/>
      <w:lvlJc w:val="left"/>
      <w:pPr>
        <w:tabs>
          <w:tab w:val="num" w:pos="7920"/>
        </w:tabs>
        <w:ind w:left="7920" w:hanging="360"/>
      </w:pPr>
      <w:rPr>
        <w:rFonts w:cs="Times New Roman"/>
      </w:rPr>
    </w:lvl>
    <w:lvl w:ilvl="6" w:tplc="040E000F">
      <w:start w:val="1"/>
      <w:numFmt w:val="decimal"/>
      <w:lvlText w:val="%7."/>
      <w:lvlJc w:val="left"/>
      <w:pPr>
        <w:tabs>
          <w:tab w:val="num" w:pos="8640"/>
        </w:tabs>
        <w:ind w:left="8640" w:hanging="360"/>
      </w:pPr>
      <w:rPr>
        <w:rFonts w:cs="Times New Roman"/>
      </w:rPr>
    </w:lvl>
    <w:lvl w:ilvl="7" w:tplc="040E0019">
      <w:start w:val="1"/>
      <w:numFmt w:val="decimal"/>
      <w:lvlText w:val="%8."/>
      <w:lvlJc w:val="left"/>
      <w:pPr>
        <w:tabs>
          <w:tab w:val="num" w:pos="9360"/>
        </w:tabs>
        <w:ind w:left="9360" w:hanging="360"/>
      </w:pPr>
      <w:rPr>
        <w:rFonts w:cs="Times New Roman"/>
      </w:rPr>
    </w:lvl>
    <w:lvl w:ilvl="8" w:tplc="040E001B">
      <w:start w:val="1"/>
      <w:numFmt w:val="decimal"/>
      <w:lvlText w:val="%9."/>
      <w:lvlJc w:val="left"/>
      <w:pPr>
        <w:tabs>
          <w:tab w:val="num" w:pos="10080"/>
        </w:tabs>
        <w:ind w:left="100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1E09"/>
    <w:rsid w:val="00014BB3"/>
    <w:rsid w:val="000836B7"/>
    <w:rsid w:val="000E0E26"/>
    <w:rsid w:val="001006D0"/>
    <w:rsid w:val="001932D1"/>
    <w:rsid w:val="001D77C3"/>
    <w:rsid w:val="00234A36"/>
    <w:rsid w:val="0028311A"/>
    <w:rsid w:val="00346D9B"/>
    <w:rsid w:val="00353853"/>
    <w:rsid w:val="00365AE8"/>
    <w:rsid w:val="00366BE5"/>
    <w:rsid w:val="0039055F"/>
    <w:rsid w:val="00430981"/>
    <w:rsid w:val="00443307"/>
    <w:rsid w:val="00493CDD"/>
    <w:rsid w:val="004A33A2"/>
    <w:rsid w:val="0050505E"/>
    <w:rsid w:val="00512D81"/>
    <w:rsid w:val="00536570"/>
    <w:rsid w:val="00557968"/>
    <w:rsid w:val="00593A9B"/>
    <w:rsid w:val="005C31CD"/>
    <w:rsid w:val="005E1E09"/>
    <w:rsid w:val="0067601A"/>
    <w:rsid w:val="00680FF9"/>
    <w:rsid w:val="006932BF"/>
    <w:rsid w:val="006E1A77"/>
    <w:rsid w:val="0072079F"/>
    <w:rsid w:val="007572D2"/>
    <w:rsid w:val="0076444B"/>
    <w:rsid w:val="0078181D"/>
    <w:rsid w:val="00830443"/>
    <w:rsid w:val="008861DE"/>
    <w:rsid w:val="008E037F"/>
    <w:rsid w:val="008E274C"/>
    <w:rsid w:val="00923BD8"/>
    <w:rsid w:val="00936097"/>
    <w:rsid w:val="009D1D47"/>
    <w:rsid w:val="009F057C"/>
    <w:rsid w:val="00A14B37"/>
    <w:rsid w:val="00A2209E"/>
    <w:rsid w:val="00A26D1F"/>
    <w:rsid w:val="00A60A6F"/>
    <w:rsid w:val="00A71C39"/>
    <w:rsid w:val="00A761A5"/>
    <w:rsid w:val="00B22923"/>
    <w:rsid w:val="00C2731D"/>
    <w:rsid w:val="00C3248A"/>
    <w:rsid w:val="00C35D4C"/>
    <w:rsid w:val="00CC45D1"/>
    <w:rsid w:val="00D45336"/>
    <w:rsid w:val="00D518E7"/>
    <w:rsid w:val="00D7538E"/>
    <w:rsid w:val="00DB5B66"/>
    <w:rsid w:val="00DC4A5F"/>
    <w:rsid w:val="00DC5A9A"/>
    <w:rsid w:val="00E75371"/>
    <w:rsid w:val="00EB2586"/>
    <w:rsid w:val="00EF39ED"/>
    <w:rsid w:val="00EF7B96"/>
    <w:rsid w:val="00F45D77"/>
    <w:rsid w:val="00F84C8D"/>
    <w:rsid w:val="00FA551E"/>
    <w:rsid w:val="00FD0B07"/>
    <w:rsid w:val="00FE4AE1"/>
    <w:rsid w:val="00FF0FE9"/>
    <w:rsid w:val="00FF592F"/>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E09"/>
    <w:rPr>
      <w:rFonts w:ascii="Times New Roman" w:eastAsia="Times New Roman" w:hAnsi="Times New Roman"/>
      <w:sz w:val="24"/>
      <w:szCs w:val="24"/>
    </w:rPr>
  </w:style>
  <w:style w:type="paragraph" w:styleId="Heading1">
    <w:name w:val="heading 1"/>
    <w:basedOn w:val="Normal"/>
    <w:next w:val="Normal"/>
    <w:link w:val="Heading1Char"/>
    <w:uiPriority w:val="99"/>
    <w:qFormat/>
    <w:rsid w:val="005E1E09"/>
    <w:pPr>
      <w:keepNext/>
      <w:jc w:val="center"/>
      <w:outlineLvl w:val="0"/>
    </w:pPr>
    <w:rPr>
      <w:b/>
      <w:bCs/>
      <w:caps/>
      <w:spacing w:val="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1E09"/>
    <w:rPr>
      <w:rFonts w:ascii="Times New Roman" w:hAnsi="Times New Roman" w:cs="Times New Roman"/>
      <w:b/>
      <w:bCs/>
      <w:caps/>
      <w:spacing w:val="40"/>
      <w:sz w:val="24"/>
      <w:szCs w:val="24"/>
      <w:lang w:eastAsia="hu-HU"/>
    </w:rPr>
  </w:style>
  <w:style w:type="table" w:styleId="TableGrid">
    <w:name w:val="Table Grid"/>
    <w:basedOn w:val="TableNormal"/>
    <w:uiPriority w:val="99"/>
    <w:rsid w:val="005E1E0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E1E09"/>
    <w:pPr>
      <w:jc w:val="center"/>
    </w:pPr>
    <w:rPr>
      <w:rFonts w:ascii="Arial" w:hAnsi="Arial" w:cs="Arial"/>
      <w:b/>
      <w:bCs/>
      <w:sz w:val="28"/>
      <w:szCs w:val="28"/>
      <w:u w:val="single"/>
    </w:rPr>
  </w:style>
  <w:style w:type="character" w:customStyle="1" w:styleId="TitleChar">
    <w:name w:val="Title Char"/>
    <w:basedOn w:val="DefaultParagraphFont"/>
    <w:link w:val="Title"/>
    <w:uiPriority w:val="99"/>
    <w:locked/>
    <w:rsid w:val="005E1E09"/>
    <w:rPr>
      <w:rFonts w:ascii="Arial" w:hAnsi="Arial" w:cs="Arial"/>
      <w:b/>
      <w:bCs/>
      <w:sz w:val="20"/>
      <w:szCs w:val="20"/>
      <w:u w:val="single"/>
      <w:lang w:eastAsia="hu-HU"/>
    </w:rPr>
  </w:style>
  <w:style w:type="paragraph" w:styleId="BodyTextIndent">
    <w:name w:val="Body Text Indent"/>
    <w:basedOn w:val="Normal"/>
    <w:link w:val="BodyTextIndentChar"/>
    <w:uiPriority w:val="99"/>
    <w:rsid w:val="005E1E09"/>
    <w:pPr>
      <w:spacing w:after="120"/>
      <w:ind w:left="283"/>
    </w:pPr>
    <w:rPr>
      <w:sz w:val="20"/>
      <w:szCs w:val="20"/>
    </w:rPr>
  </w:style>
  <w:style w:type="character" w:customStyle="1" w:styleId="BodyTextIndentChar">
    <w:name w:val="Body Text Indent Char"/>
    <w:basedOn w:val="DefaultParagraphFont"/>
    <w:link w:val="BodyTextIndent"/>
    <w:uiPriority w:val="99"/>
    <w:locked/>
    <w:rsid w:val="005E1E09"/>
    <w:rPr>
      <w:rFonts w:ascii="Times New Roman" w:hAnsi="Times New Roman" w:cs="Times New Roman"/>
      <w:sz w:val="20"/>
      <w:szCs w:val="20"/>
      <w:lang w:eastAsia="hu-HU"/>
    </w:rPr>
  </w:style>
  <w:style w:type="paragraph" w:styleId="BalloonText">
    <w:name w:val="Balloon Text"/>
    <w:basedOn w:val="Normal"/>
    <w:link w:val="BalloonTextChar"/>
    <w:uiPriority w:val="99"/>
    <w:semiHidden/>
    <w:rsid w:val="005E1E0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1E09"/>
    <w:rPr>
      <w:rFonts w:ascii="Tahoma" w:hAnsi="Tahoma" w:cs="Tahoma"/>
      <w:sz w:val="16"/>
      <w:szCs w:val="16"/>
      <w:lang w:eastAsia="hu-HU"/>
    </w:rPr>
  </w:style>
  <w:style w:type="paragraph" w:styleId="Header">
    <w:name w:val="header"/>
    <w:basedOn w:val="Normal"/>
    <w:link w:val="HeaderChar"/>
    <w:uiPriority w:val="99"/>
    <w:semiHidden/>
    <w:rsid w:val="000E0E26"/>
    <w:pPr>
      <w:tabs>
        <w:tab w:val="center" w:pos="4536"/>
        <w:tab w:val="right" w:pos="9072"/>
      </w:tabs>
    </w:pPr>
  </w:style>
  <w:style w:type="character" w:customStyle="1" w:styleId="HeaderChar">
    <w:name w:val="Header Char"/>
    <w:basedOn w:val="DefaultParagraphFont"/>
    <w:link w:val="Header"/>
    <w:uiPriority w:val="99"/>
    <w:semiHidden/>
    <w:locked/>
    <w:rsid w:val="000E0E26"/>
    <w:rPr>
      <w:rFonts w:ascii="Times New Roman" w:hAnsi="Times New Roman" w:cs="Times New Roman"/>
      <w:sz w:val="24"/>
      <w:szCs w:val="24"/>
      <w:lang w:eastAsia="hu-HU"/>
    </w:rPr>
  </w:style>
  <w:style w:type="paragraph" w:styleId="Footer">
    <w:name w:val="footer"/>
    <w:basedOn w:val="Normal"/>
    <w:link w:val="FooterChar"/>
    <w:uiPriority w:val="99"/>
    <w:rsid w:val="000E0E26"/>
    <w:pPr>
      <w:tabs>
        <w:tab w:val="center" w:pos="4536"/>
        <w:tab w:val="right" w:pos="9072"/>
      </w:tabs>
    </w:pPr>
  </w:style>
  <w:style w:type="character" w:customStyle="1" w:styleId="FooterChar">
    <w:name w:val="Footer Char"/>
    <w:basedOn w:val="DefaultParagraphFont"/>
    <w:link w:val="Footer"/>
    <w:uiPriority w:val="99"/>
    <w:locked/>
    <w:rsid w:val="000E0E26"/>
    <w:rPr>
      <w:rFonts w:ascii="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554</Words>
  <Characters>3828</Characters>
  <Application>Microsoft Office Outlook</Application>
  <DocSecurity>0</DocSecurity>
  <Lines>0</Lines>
  <Paragraphs>0</Paragraphs>
  <ScaleCrop>false</ScaleCrop>
  <Company>BSAFTPZ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Időszaki munkaidő nyilvántartás és teljesítés igazolás:</dc:title>
  <dc:subject/>
  <dc:creator>Salamon Jánosné</dc:creator>
  <cp:keywords/>
  <dc:description/>
  <cp:lastModifiedBy>keresztesne</cp:lastModifiedBy>
  <cp:revision>2</cp:revision>
  <cp:lastPrinted>2010-06-10T09:31:00Z</cp:lastPrinted>
  <dcterms:created xsi:type="dcterms:W3CDTF">2010-06-28T07:57:00Z</dcterms:created>
  <dcterms:modified xsi:type="dcterms:W3CDTF">2010-06-28T07:57:00Z</dcterms:modified>
</cp:coreProperties>
</file>